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41CDE" w:rsidRPr="00825233" w:rsidRDefault="00741CDE" w:rsidP="00825233">
      <w:pPr>
        <w:spacing w:line="360" w:lineRule="auto"/>
        <w:ind w:firstLine="708"/>
        <w:jc w:val="center"/>
        <w:rPr>
          <w:rFonts w:ascii="Times New Roman" w:hAnsi="Times New Roman" w:cs="Times New Roman"/>
          <w:sz w:val="28"/>
          <w:szCs w:val="28"/>
        </w:rPr>
      </w:pPr>
      <w:r w:rsidRPr="00825233">
        <w:rPr>
          <w:rFonts w:ascii="Times New Roman" w:hAnsi="Times New Roman" w:cs="Times New Roman"/>
          <w:sz w:val="28"/>
          <w:szCs w:val="28"/>
        </w:rPr>
        <w:t>Полет на одну из сказочных планет</w:t>
      </w:r>
    </w:p>
    <w:p w:rsidR="00741CDE" w:rsidRPr="00825233" w:rsidRDefault="00741CDE" w:rsidP="00825233">
      <w:pPr>
        <w:spacing w:after="0" w:line="360" w:lineRule="auto"/>
        <w:ind w:firstLine="708"/>
        <w:rPr>
          <w:rFonts w:ascii="Times New Roman" w:hAnsi="Times New Roman" w:cs="Times New Roman"/>
          <w:sz w:val="28"/>
          <w:szCs w:val="28"/>
        </w:rPr>
      </w:pPr>
      <w:r w:rsidRPr="00825233">
        <w:rPr>
          <w:rFonts w:ascii="Times New Roman" w:hAnsi="Times New Roman" w:cs="Times New Roman"/>
          <w:b/>
          <w:bCs/>
          <w:sz w:val="28"/>
          <w:szCs w:val="28"/>
        </w:rPr>
        <w:t>Задачи игры</w:t>
      </w:r>
      <w:r w:rsidRPr="00825233">
        <w:rPr>
          <w:rFonts w:ascii="Times New Roman" w:hAnsi="Times New Roman" w:cs="Times New Roman"/>
          <w:sz w:val="28"/>
          <w:szCs w:val="28"/>
        </w:rPr>
        <w:t>: выявление особенностей взаимодействия детей; развитие внимания, произвольности, мелкой моторики, логического мышления, воображения; создание условий для взаимодействия в сферах «ученик – ученик», «ученик – родитель».</w:t>
      </w:r>
    </w:p>
    <w:p w:rsidR="00741CDE" w:rsidRPr="00825233" w:rsidRDefault="00741CDE" w:rsidP="00825233">
      <w:pPr>
        <w:spacing w:after="0" w:line="360" w:lineRule="auto"/>
        <w:ind w:firstLine="708"/>
        <w:rPr>
          <w:rFonts w:ascii="Times New Roman" w:hAnsi="Times New Roman" w:cs="Times New Roman"/>
          <w:sz w:val="28"/>
          <w:szCs w:val="28"/>
        </w:rPr>
      </w:pPr>
      <w:r w:rsidRPr="00825233">
        <w:rPr>
          <w:rFonts w:ascii="Times New Roman" w:hAnsi="Times New Roman" w:cs="Times New Roman"/>
          <w:b/>
          <w:bCs/>
          <w:sz w:val="28"/>
          <w:szCs w:val="28"/>
        </w:rPr>
        <w:t>Время:</w:t>
      </w:r>
      <w:r w:rsidRPr="00825233">
        <w:rPr>
          <w:rFonts w:ascii="Times New Roman" w:hAnsi="Times New Roman" w:cs="Times New Roman"/>
          <w:sz w:val="28"/>
          <w:szCs w:val="28"/>
        </w:rPr>
        <w:t xml:space="preserve"> 60 мин</w:t>
      </w:r>
    </w:p>
    <w:p w:rsidR="00741CDE" w:rsidRPr="00825233" w:rsidRDefault="00741CDE" w:rsidP="00825233">
      <w:pPr>
        <w:spacing w:after="0" w:line="360" w:lineRule="auto"/>
        <w:ind w:firstLine="708"/>
        <w:rPr>
          <w:rFonts w:ascii="Times New Roman" w:hAnsi="Times New Roman" w:cs="Times New Roman"/>
          <w:sz w:val="28"/>
          <w:szCs w:val="28"/>
        </w:rPr>
      </w:pPr>
      <w:r w:rsidRPr="00825233">
        <w:rPr>
          <w:rFonts w:ascii="Times New Roman" w:hAnsi="Times New Roman" w:cs="Times New Roman"/>
          <w:b/>
          <w:bCs/>
          <w:sz w:val="28"/>
          <w:szCs w:val="28"/>
        </w:rPr>
        <w:t>Возраст участников</w:t>
      </w:r>
      <w:r w:rsidRPr="00825233">
        <w:rPr>
          <w:rFonts w:ascii="Times New Roman" w:hAnsi="Times New Roman" w:cs="Times New Roman"/>
          <w:sz w:val="28"/>
          <w:szCs w:val="28"/>
        </w:rPr>
        <w:t xml:space="preserve"> 7 – 8 лет.</w:t>
      </w:r>
    </w:p>
    <w:p w:rsidR="00741CDE" w:rsidRPr="00825233" w:rsidRDefault="00741CDE" w:rsidP="00825233">
      <w:pPr>
        <w:spacing w:after="0" w:line="360" w:lineRule="auto"/>
        <w:ind w:firstLine="708"/>
        <w:rPr>
          <w:rFonts w:ascii="Times New Roman" w:hAnsi="Times New Roman" w:cs="Times New Roman"/>
          <w:sz w:val="28"/>
          <w:szCs w:val="28"/>
        </w:rPr>
      </w:pPr>
      <w:r w:rsidRPr="00825233">
        <w:rPr>
          <w:rFonts w:ascii="Times New Roman" w:hAnsi="Times New Roman" w:cs="Times New Roman"/>
          <w:b/>
          <w:bCs/>
          <w:sz w:val="28"/>
          <w:szCs w:val="28"/>
        </w:rPr>
        <w:t>Условия игры</w:t>
      </w:r>
      <w:r w:rsidRPr="00825233">
        <w:rPr>
          <w:rFonts w:ascii="Times New Roman" w:hAnsi="Times New Roman" w:cs="Times New Roman"/>
          <w:sz w:val="28"/>
          <w:szCs w:val="28"/>
        </w:rPr>
        <w:t>: количество детей в группе может быть до 25 человек, предусмотрено участие классного руководителя в качестве помощника и наблюдателя.</w:t>
      </w:r>
    </w:p>
    <w:p w:rsidR="00741CDE" w:rsidRPr="00825233" w:rsidRDefault="00741CDE" w:rsidP="00825233">
      <w:pPr>
        <w:spacing w:after="0" w:line="360" w:lineRule="auto"/>
        <w:ind w:firstLine="708"/>
        <w:rPr>
          <w:rFonts w:ascii="Times New Roman" w:hAnsi="Times New Roman" w:cs="Times New Roman"/>
          <w:b/>
          <w:bCs/>
          <w:sz w:val="28"/>
          <w:szCs w:val="28"/>
        </w:rPr>
      </w:pPr>
      <w:r w:rsidRPr="00825233">
        <w:rPr>
          <w:rFonts w:ascii="Times New Roman" w:hAnsi="Times New Roman" w:cs="Times New Roman"/>
          <w:b/>
          <w:bCs/>
          <w:sz w:val="28"/>
          <w:szCs w:val="28"/>
        </w:rPr>
        <w:t>Описание сюжетной канвы</w:t>
      </w:r>
    </w:p>
    <w:p w:rsidR="00741CDE" w:rsidRPr="00825233" w:rsidRDefault="00741CDE" w:rsidP="00825233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825233">
        <w:rPr>
          <w:rFonts w:ascii="Times New Roman" w:hAnsi="Times New Roman" w:cs="Times New Roman"/>
          <w:sz w:val="28"/>
          <w:szCs w:val="28"/>
        </w:rPr>
        <w:t xml:space="preserve">Данная игра представляет собой игровую оболочку, на фоне которой решаются развивающие психологические задачи. По сюжету детям нужно помочь космонавту попасть на планету и познакомиться с ее особенностями. </w:t>
      </w:r>
    </w:p>
    <w:p w:rsidR="00741CDE" w:rsidRPr="00825233" w:rsidRDefault="00741CDE" w:rsidP="00825233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825233">
        <w:rPr>
          <w:rFonts w:ascii="Times New Roman" w:hAnsi="Times New Roman" w:cs="Times New Roman"/>
          <w:sz w:val="28"/>
          <w:szCs w:val="28"/>
        </w:rPr>
        <w:t>Сценарий игры</w:t>
      </w:r>
    </w:p>
    <w:p w:rsidR="00741CDE" w:rsidRPr="00825233" w:rsidRDefault="00741CDE" w:rsidP="00825233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741CDE" w:rsidRPr="00825233" w:rsidRDefault="00741CDE" w:rsidP="00825233">
      <w:pPr>
        <w:numPr>
          <w:ilvl w:val="0"/>
          <w:numId w:val="2"/>
        </w:num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825233">
        <w:rPr>
          <w:rFonts w:ascii="Times New Roman" w:hAnsi="Times New Roman" w:cs="Times New Roman"/>
          <w:sz w:val="28"/>
          <w:szCs w:val="28"/>
        </w:rPr>
        <w:t>Этап</w:t>
      </w:r>
    </w:p>
    <w:p w:rsidR="00741CDE" w:rsidRPr="00825233" w:rsidRDefault="00741CDE" w:rsidP="00825233">
      <w:pPr>
        <w:spacing w:after="0" w:line="360" w:lineRule="auto"/>
        <w:ind w:left="360"/>
        <w:rPr>
          <w:rFonts w:ascii="Times New Roman" w:hAnsi="Times New Roman" w:cs="Times New Roman"/>
          <w:sz w:val="28"/>
          <w:szCs w:val="28"/>
        </w:rPr>
      </w:pPr>
      <w:r w:rsidRPr="00825233">
        <w:rPr>
          <w:rFonts w:ascii="Times New Roman" w:hAnsi="Times New Roman" w:cs="Times New Roman"/>
          <w:sz w:val="28"/>
          <w:szCs w:val="28"/>
        </w:rPr>
        <w:t>Время проведение – 2 мин.</w:t>
      </w:r>
    </w:p>
    <w:p w:rsidR="00741CDE" w:rsidRPr="00825233" w:rsidRDefault="00741CDE" w:rsidP="00825233">
      <w:pPr>
        <w:spacing w:after="0" w:line="360" w:lineRule="auto"/>
        <w:ind w:left="360"/>
        <w:rPr>
          <w:rFonts w:ascii="Times New Roman" w:hAnsi="Times New Roman" w:cs="Times New Roman"/>
          <w:sz w:val="28"/>
          <w:szCs w:val="28"/>
        </w:rPr>
      </w:pPr>
      <w:r w:rsidRPr="00825233">
        <w:rPr>
          <w:rFonts w:ascii="Times New Roman" w:hAnsi="Times New Roman" w:cs="Times New Roman"/>
          <w:sz w:val="28"/>
          <w:szCs w:val="28"/>
        </w:rPr>
        <w:t xml:space="preserve">Содержание </w:t>
      </w:r>
    </w:p>
    <w:p w:rsidR="00741CDE" w:rsidRPr="00825233" w:rsidRDefault="00741CDE" w:rsidP="00825233">
      <w:pPr>
        <w:spacing w:after="0" w:line="360" w:lineRule="auto"/>
        <w:ind w:firstLine="360"/>
        <w:jc w:val="both"/>
        <w:rPr>
          <w:rFonts w:ascii="Times New Roman" w:hAnsi="Times New Roman" w:cs="Times New Roman"/>
          <w:sz w:val="28"/>
          <w:szCs w:val="28"/>
        </w:rPr>
      </w:pPr>
      <w:r w:rsidRPr="00825233">
        <w:rPr>
          <w:rFonts w:ascii="Times New Roman" w:hAnsi="Times New Roman" w:cs="Times New Roman"/>
          <w:sz w:val="28"/>
          <w:szCs w:val="28"/>
        </w:rPr>
        <w:t xml:space="preserve">«Ребята, мы совершим  увлекательное путешествие на сказочную планету. В ходе полета космонавт будет встречаться с разными испытаниями, которые он сможет преодолеть, только с вашей помощью». </w:t>
      </w:r>
    </w:p>
    <w:p w:rsidR="00741CDE" w:rsidRPr="00825233" w:rsidRDefault="00741CDE" w:rsidP="00825233">
      <w:pPr>
        <w:tabs>
          <w:tab w:val="left" w:pos="3705"/>
        </w:tabs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825233">
        <w:rPr>
          <w:rFonts w:ascii="Times New Roman" w:hAnsi="Times New Roman" w:cs="Times New Roman"/>
          <w:sz w:val="28"/>
          <w:szCs w:val="28"/>
        </w:rPr>
        <w:t>Чья эта фотография?</w:t>
      </w:r>
    </w:p>
    <w:p w:rsidR="00741CDE" w:rsidRPr="00825233" w:rsidRDefault="00741CDE" w:rsidP="00825233">
      <w:pPr>
        <w:spacing w:after="0" w:line="360" w:lineRule="auto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825233"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Рисунок 1" o:spid="_x0000_i1025" type="#_x0000_t75" style="width:93pt;height:105.75pt;visibility:visible">
            <v:imagedata r:id="rId5" o:title=""/>
          </v:shape>
        </w:pict>
      </w:r>
    </w:p>
    <w:p w:rsidR="00741CDE" w:rsidRPr="00825233" w:rsidRDefault="00741CDE" w:rsidP="00825233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825233">
        <w:rPr>
          <w:rFonts w:ascii="Times New Roman" w:hAnsi="Times New Roman" w:cs="Times New Roman"/>
          <w:sz w:val="28"/>
          <w:szCs w:val="28"/>
        </w:rPr>
        <w:t>Фотография Юрия Гагарина</w:t>
      </w:r>
    </w:p>
    <w:p w:rsidR="00741CDE" w:rsidRPr="00825233" w:rsidRDefault="00741CDE" w:rsidP="00825233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741CDE" w:rsidRPr="00825233" w:rsidRDefault="00741CDE" w:rsidP="00825233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825233">
        <w:rPr>
          <w:rFonts w:ascii="Times New Roman" w:hAnsi="Times New Roman" w:cs="Times New Roman"/>
          <w:sz w:val="28"/>
          <w:szCs w:val="28"/>
        </w:rPr>
        <w:t>Что сделал Юрий Гагарин?</w:t>
      </w:r>
    </w:p>
    <w:p w:rsidR="00741CDE" w:rsidRPr="00825233" w:rsidRDefault="00741CDE" w:rsidP="00825233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741CDE" w:rsidRPr="00825233" w:rsidRDefault="00741CDE" w:rsidP="00825233">
      <w:pPr>
        <w:tabs>
          <w:tab w:val="left" w:pos="3705"/>
        </w:tabs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825233">
        <w:rPr>
          <w:rFonts w:ascii="Times New Roman" w:hAnsi="Times New Roman" w:cs="Times New Roman"/>
          <w:sz w:val="28"/>
          <w:szCs w:val="28"/>
        </w:rPr>
        <w:t>Юрий Гагарин 12 апреля 1961 года совершил полет вокруг земного шара.</w:t>
      </w:r>
    </w:p>
    <w:p w:rsidR="00741CDE" w:rsidRPr="00825233" w:rsidRDefault="00741CDE" w:rsidP="00825233">
      <w:pPr>
        <w:numPr>
          <w:ilvl w:val="0"/>
          <w:numId w:val="2"/>
        </w:numPr>
        <w:tabs>
          <w:tab w:val="left" w:pos="3705"/>
        </w:tabs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825233">
        <w:rPr>
          <w:rFonts w:ascii="Times New Roman" w:hAnsi="Times New Roman" w:cs="Times New Roman"/>
          <w:sz w:val="28"/>
          <w:szCs w:val="28"/>
        </w:rPr>
        <w:t xml:space="preserve">Этап </w:t>
      </w:r>
    </w:p>
    <w:p w:rsidR="00741CDE" w:rsidRPr="00825233" w:rsidRDefault="00741CDE" w:rsidP="00825233">
      <w:pPr>
        <w:tabs>
          <w:tab w:val="left" w:pos="3705"/>
        </w:tabs>
        <w:spacing w:after="0" w:line="360" w:lineRule="auto"/>
        <w:ind w:left="360"/>
        <w:rPr>
          <w:rFonts w:ascii="Times New Roman" w:hAnsi="Times New Roman" w:cs="Times New Roman"/>
          <w:sz w:val="28"/>
          <w:szCs w:val="28"/>
        </w:rPr>
      </w:pPr>
      <w:r w:rsidRPr="00825233">
        <w:rPr>
          <w:rFonts w:ascii="Times New Roman" w:hAnsi="Times New Roman" w:cs="Times New Roman"/>
          <w:sz w:val="28"/>
          <w:szCs w:val="28"/>
        </w:rPr>
        <w:t>Время проведение 5мин.</w:t>
      </w:r>
    </w:p>
    <w:p w:rsidR="00741CDE" w:rsidRPr="00825233" w:rsidRDefault="00741CDE" w:rsidP="00825233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825233">
        <w:rPr>
          <w:rFonts w:ascii="Times New Roman" w:hAnsi="Times New Roman" w:cs="Times New Roman"/>
          <w:sz w:val="28"/>
          <w:szCs w:val="28"/>
        </w:rPr>
        <w:t xml:space="preserve">Давайте узнаем имя и фамилию нашего космонавта, для этого вам нужно сложить  из букв его имя. Дети работают в паре . </w:t>
      </w:r>
    </w:p>
    <w:p w:rsidR="00741CDE" w:rsidRPr="00825233" w:rsidRDefault="00741CDE" w:rsidP="00825233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825233">
        <w:rPr>
          <w:rFonts w:ascii="Times New Roman" w:hAnsi="Times New Roman" w:cs="Times New Roman"/>
          <w:sz w:val="28"/>
          <w:szCs w:val="28"/>
        </w:rPr>
        <w:t>Ведущий</w:t>
      </w:r>
    </w:p>
    <w:p w:rsidR="00741CDE" w:rsidRPr="00825233" w:rsidRDefault="00741CDE" w:rsidP="00825233">
      <w:pPr>
        <w:numPr>
          <w:ilvl w:val="0"/>
          <w:numId w:val="3"/>
        </w:num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825233">
        <w:rPr>
          <w:rFonts w:ascii="Times New Roman" w:hAnsi="Times New Roman" w:cs="Times New Roman"/>
          <w:sz w:val="28"/>
          <w:szCs w:val="28"/>
        </w:rPr>
        <w:t>Имя начинается на ту же букву, что и имя Ильина Андрея.</w:t>
      </w:r>
    </w:p>
    <w:p w:rsidR="00741CDE" w:rsidRPr="00825233" w:rsidRDefault="00741CDE" w:rsidP="00825233">
      <w:pPr>
        <w:numPr>
          <w:ilvl w:val="0"/>
          <w:numId w:val="3"/>
        </w:num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825233">
        <w:rPr>
          <w:rFonts w:ascii="Times New Roman" w:hAnsi="Times New Roman" w:cs="Times New Roman"/>
          <w:sz w:val="28"/>
          <w:szCs w:val="28"/>
        </w:rPr>
        <w:t>Вторая буква – вторая буква фамилии Слабунова Егора.</w:t>
      </w:r>
    </w:p>
    <w:p w:rsidR="00741CDE" w:rsidRPr="00825233" w:rsidRDefault="00741CDE" w:rsidP="00825233">
      <w:pPr>
        <w:numPr>
          <w:ilvl w:val="0"/>
          <w:numId w:val="3"/>
        </w:num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825233">
        <w:rPr>
          <w:rFonts w:ascii="Times New Roman" w:hAnsi="Times New Roman" w:cs="Times New Roman"/>
          <w:sz w:val="28"/>
          <w:szCs w:val="28"/>
        </w:rPr>
        <w:t>Третья буква - вторая буква фамилии Петракова Дмитрия.</w:t>
      </w:r>
    </w:p>
    <w:p w:rsidR="00741CDE" w:rsidRPr="00825233" w:rsidRDefault="00741CDE" w:rsidP="00825233">
      <w:pPr>
        <w:numPr>
          <w:ilvl w:val="0"/>
          <w:numId w:val="3"/>
        </w:num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825233">
        <w:rPr>
          <w:rFonts w:ascii="Times New Roman" w:hAnsi="Times New Roman" w:cs="Times New Roman"/>
          <w:sz w:val="28"/>
          <w:szCs w:val="28"/>
        </w:rPr>
        <w:t>Четвертая буква - третья буква имени Волокова Никиты.</w:t>
      </w:r>
    </w:p>
    <w:p w:rsidR="00741CDE" w:rsidRPr="00825233" w:rsidRDefault="00741CDE" w:rsidP="00825233">
      <w:pPr>
        <w:numPr>
          <w:ilvl w:val="0"/>
          <w:numId w:val="3"/>
        </w:num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825233">
        <w:rPr>
          <w:rFonts w:ascii="Times New Roman" w:hAnsi="Times New Roman" w:cs="Times New Roman"/>
          <w:sz w:val="28"/>
          <w:szCs w:val="28"/>
        </w:rPr>
        <w:t>Пятая буква - первая буква Фамилии Слабунова Егора.</w:t>
      </w:r>
    </w:p>
    <w:p w:rsidR="00741CDE" w:rsidRPr="00825233" w:rsidRDefault="00741CDE" w:rsidP="00825233">
      <w:pPr>
        <w:numPr>
          <w:ilvl w:val="0"/>
          <w:numId w:val="3"/>
        </w:num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825233">
        <w:rPr>
          <w:rFonts w:ascii="Times New Roman" w:hAnsi="Times New Roman" w:cs="Times New Roman"/>
          <w:sz w:val="28"/>
          <w:szCs w:val="28"/>
        </w:rPr>
        <w:t>Шестая буква такая же, как и третья.</w:t>
      </w:r>
    </w:p>
    <w:p w:rsidR="00741CDE" w:rsidRPr="00825233" w:rsidRDefault="00741CDE" w:rsidP="00825233">
      <w:pPr>
        <w:numPr>
          <w:ilvl w:val="0"/>
          <w:numId w:val="3"/>
        </w:num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825233">
        <w:rPr>
          <w:rFonts w:ascii="Times New Roman" w:hAnsi="Times New Roman" w:cs="Times New Roman"/>
          <w:sz w:val="28"/>
          <w:szCs w:val="28"/>
        </w:rPr>
        <w:t>Седьмая буква - последняя буква имени Андрей.</w:t>
      </w:r>
    </w:p>
    <w:p w:rsidR="00741CDE" w:rsidRPr="00825233" w:rsidRDefault="00741CDE" w:rsidP="00825233">
      <w:pPr>
        <w:numPr>
          <w:ilvl w:val="0"/>
          <w:numId w:val="3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25233">
        <w:rPr>
          <w:rFonts w:ascii="Times New Roman" w:hAnsi="Times New Roman" w:cs="Times New Roman"/>
          <w:sz w:val="28"/>
          <w:szCs w:val="28"/>
        </w:rPr>
        <w:t>Первая буква фамилии Б, вторая – р, третья- я, четвертая-н, пятая-с, шестая-к, седьмая – и, восьмая –й.</w:t>
      </w:r>
    </w:p>
    <w:p w:rsidR="00741CDE" w:rsidRPr="00825233" w:rsidRDefault="00741CDE" w:rsidP="00825233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25233">
        <w:rPr>
          <w:rFonts w:ascii="Times New Roman" w:hAnsi="Times New Roman" w:cs="Times New Roman"/>
          <w:sz w:val="28"/>
          <w:szCs w:val="28"/>
        </w:rPr>
        <w:t xml:space="preserve">     На каждой парте буквы алфавита.</w:t>
      </w:r>
    </w:p>
    <w:p w:rsidR="00741CDE" w:rsidRPr="00825233" w:rsidRDefault="00741CDE" w:rsidP="00825233">
      <w:pPr>
        <w:tabs>
          <w:tab w:val="left" w:pos="3705"/>
        </w:tabs>
        <w:spacing w:after="0" w:line="360" w:lineRule="auto"/>
        <w:ind w:left="360"/>
        <w:rPr>
          <w:rFonts w:ascii="Times New Roman" w:hAnsi="Times New Roman" w:cs="Times New Roman"/>
          <w:sz w:val="28"/>
          <w:szCs w:val="28"/>
        </w:rPr>
      </w:pPr>
      <w:r w:rsidRPr="00825233">
        <w:rPr>
          <w:rFonts w:ascii="Times New Roman" w:hAnsi="Times New Roman" w:cs="Times New Roman"/>
          <w:sz w:val="28"/>
          <w:szCs w:val="28"/>
        </w:rPr>
        <w:t>Дети выкладывают имя и фамилия космонавта (космонавт – Алексей Брянский).</w:t>
      </w:r>
    </w:p>
    <w:p w:rsidR="00741CDE" w:rsidRPr="00825233" w:rsidRDefault="00741CDE" w:rsidP="00825233">
      <w:pPr>
        <w:tabs>
          <w:tab w:val="left" w:pos="3705"/>
        </w:tabs>
        <w:spacing w:after="0" w:line="360" w:lineRule="auto"/>
        <w:ind w:left="360"/>
        <w:rPr>
          <w:rFonts w:ascii="Times New Roman" w:hAnsi="Times New Roman" w:cs="Times New Roman"/>
          <w:sz w:val="28"/>
          <w:szCs w:val="28"/>
        </w:rPr>
      </w:pPr>
      <w:r w:rsidRPr="00825233">
        <w:rPr>
          <w:rFonts w:ascii="Times New Roman" w:hAnsi="Times New Roman" w:cs="Times New Roman"/>
          <w:sz w:val="28"/>
          <w:szCs w:val="28"/>
        </w:rPr>
        <w:t>3 этап.</w:t>
      </w:r>
    </w:p>
    <w:p w:rsidR="00741CDE" w:rsidRPr="00825233" w:rsidRDefault="00741CDE" w:rsidP="00825233">
      <w:pPr>
        <w:tabs>
          <w:tab w:val="left" w:pos="3705"/>
        </w:tabs>
        <w:spacing w:after="0" w:line="360" w:lineRule="auto"/>
        <w:ind w:left="360"/>
        <w:rPr>
          <w:rFonts w:ascii="Times New Roman" w:hAnsi="Times New Roman" w:cs="Times New Roman"/>
          <w:sz w:val="28"/>
          <w:szCs w:val="28"/>
        </w:rPr>
      </w:pPr>
      <w:r w:rsidRPr="00825233">
        <w:rPr>
          <w:rFonts w:ascii="Times New Roman" w:hAnsi="Times New Roman" w:cs="Times New Roman"/>
          <w:sz w:val="28"/>
          <w:szCs w:val="28"/>
        </w:rPr>
        <w:t>Время проведения – 5 мин.</w:t>
      </w:r>
      <w:r w:rsidRPr="00825233">
        <w:rPr>
          <w:rFonts w:ascii="Times New Roman" w:hAnsi="Times New Roman" w:cs="Times New Roman"/>
          <w:sz w:val="28"/>
          <w:szCs w:val="28"/>
        </w:rPr>
        <w:tab/>
      </w:r>
    </w:p>
    <w:p w:rsidR="00741CDE" w:rsidRPr="00825233" w:rsidRDefault="00741CDE" w:rsidP="00825233">
      <w:pPr>
        <w:spacing w:after="0" w:line="360" w:lineRule="auto"/>
        <w:ind w:firstLine="360"/>
        <w:jc w:val="both"/>
        <w:rPr>
          <w:rFonts w:ascii="Times New Roman" w:hAnsi="Times New Roman" w:cs="Times New Roman"/>
          <w:sz w:val="28"/>
          <w:szCs w:val="28"/>
        </w:rPr>
      </w:pPr>
      <w:r w:rsidRPr="00825233">
        <w:rPr>
          <w:rFonts w:ascii="Times New Roman" w:hAnsi="Times New Roman" w:cs="Times New Roman"/>
          <w:sz w:val="28"/>
          <w:szCs w:val="28"/>
        </w:rPr>
        <w:t>Чтобы запустить ракету, надо задать её траекторию полёта. Детям предлагается на подготовленных листочках, нарисовать траекторию полёта, которую они видят на презентации.</w:t>
      </w:r>
    </w:p>
    <w:p w:rsidR="00741CDE" w:rsidRPr="00825233" w:rsidRDefault="00741CDE" w:rsidP="00825233">
      <w:pPr>
        <w:spacing w:after="0" w:line="360" w:lineRule="auto"/>
        <w:ind w:firstLine="360"/>
        <w:jc w:val="both"/>
        <w:rPr>
          <w:rFonts w:ascii="Times New Roman" w:hAnsi="Times New Roman" w:cs="Times New Roman"/>
          <w:sz w:val="28"/>
          <w:szCs w:val="28"/>
        </w:rPr>
      </w:pPr>
      <w:r w:rsidRPr="00825233">
        <w:rPr>
          <w:rFonts w:ascii="Times New Roman" w:hAnsi="Times New Roman" w:cs="Times New Roman"/>
          <w:sz w:val="28"/>
          <w:szCs w:val="28"/>
        </w:rPr>
        <w:t>У детей на партах чистые листы в клеточку. Один из участников рисует траекторию полета на доске.</w:t>
      </w:r>
    </w:p>
    <w:p w:rsidR="00741CDE" w:rsidRPr="00825233" w:rsidRDefault="00741CDE" w:rsidP="00825233">
      <w:pPr>
        <w:spacing w:after="0" w:line="360" w:lineRule="auto"/>
        <w:ind w:firstLine="360"/>
        <w:rPr>
          <w:rFonts w:ascii="Times New Roman" w:hAnsi="Times New Roman" w:cs="Times New Roman"/>
          <w:sz w:val="28"/>
          <w:szCs w:val="28"/>
        </w:rPr>
      </w:pPr>
      <w:r w:rsidRPr="00825233">
        <w:rPr>
          <w:rFonts w:ascii="Times New Roman" w:hAnsi="Times New Roman" w:cs="Times New Roman"/>
          <w:sz w:val="28"/>
          <w:szCs w:val="28"/>
        </w:rPr>
        <w:t xml:space="preserve">Ведущий предлагает учащимся сказать пожелания космонавту перед его полётом.  </w:t>
      </w:r>
    </w:p>
    <w:p w:rsidR="00741CDE" w:rsidRPr="00825233" w:rsidRDefault="00741CDE" w:rsidP="00825233">
      <w:pPr>
        <w:spacing w:after="0" w:line="360" w:lineRule="auto"/>
        <w:ind w:firstLine="360"/>
        <w:rPr>
          <w:rFonts w:ascii="Times New Roman" w:hAnsi="Times New Roman" w:cs="Times New Roman"/>
          <w:sz w:val="28"/>
          <w:szCs w:val="28"/>
        </w:rPr>
      </w:pPr>
      <w:r w:rsidRPr="00825233">
        <w:rPr>
          <w:rFonts w:ascii="Times New Roman" w:hAnsi="Times New Roman" w:cs="Times New Roman"/>
          <w:sz w:val="28"/>
          <w:szCs w:val="28"/>
        </w:rPr>
        <w:t>4этап.</w:t>
      </w:r>
    </w:p>
    <w:p w:rsidR="00741CDE" w:rsidRPr="00825233" w:rsidRDefault="00741CDE" w:rsidP="00825233">
      <w:pPr>
        <w:spacing w:after="0" w:line="360" w:lineRule="auto"/>
        <w:ind w:firstLine="360"/>
        <w:rPr>
          <w:rFonts w:ascii="Times New Roman" w:hAnsi="Times New Roman" w:cs="Times New Roman"/>
          <w:sz w:val="28"/>
          <w:szCs w:val="28"/>
        </w:rPr>
      </w:pPr>
      <w:r w:rsidRPr="00825233">
        <w:rPr>
          <w:rFonts w:ascii="Times New Roman" w:hAnsi="Times New Roman" w:cs="Times New Roman"/>
          <w:sz w:val="28"/>
          <w:szCs w:val="28"/>
        </w:rPr>
        <w:t>Время проведения – 15 мин.</w:t>
      </w:r>
    </w:p>
    <w:p w:rsidR="00741CDE" w:rsidRPr="00825233" w:rsidRDefault="00741CDE" w:rsidP="00825233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825233">
        <w:rPr>
          <w:rFonts w:ascii="Times New Roman" w:hAnsi="Times New Roman" w:cs="Times New Roman"/>
          <w:sz w:val="28"/>
          <w:szCs w:val="28"/>
        </w:rPr>
        <w:t>Ведущий «Ребята, что это за фотография?»</w:t>
      </w:r>
    </w:p>
    <w:p w:rsidR="00741CDE" w:rsidRPr="00825233" w:rsidRDefault="00741CDE" w:rsidP="00825233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741CDE" w:rsidRPr="00825233" w:rsidRDefault="00741CDE" w:rsidP="00825233">
      <w:pPr>
        <w:spacing w:after="0" w:line="360" w:lineRule="auto"/>
        <w:ind w:firstLine="360"/>
        <w:rPr>
          <w:rFonts w:ascii="Times New Roman" w:hAnsi="Times New Roman" w:cs="Times New Roman"/>
          <w:sz w:val="28"/>
          <w:szCs w:val="28"/>
        </w:rPr>
      </w:pPr>
      <w:r w:rsidRPr="00825233"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shape id="Рисунок 4" o:spid="_x0000_i1026" type="#_x0000_t75" alt="Земля" style="width:90.75pt;height:81.75pt;visibility:visible" o:bordertopcolor="white" o:borderleftcolor="white" o:borderbottomcolor="white" o:borderrightcolor="white">
            <v:imagedata r:id="rId6" o:title=""/>
            <w10:bordertop type="single" width="6"/>
            <w10:borderleft type="single" width="6"/>
            <w10:borderbottom type="single" width="6"/>
            <w10:borderright type="single" width="6"/>
          </v:shape>
        </w:pict>
      </w:r>
    </w:p>
    <w:p w:rsidR="00741CDE" w:rsidRPr="00825233" w:rsidRDefault="00741CDE" w:rsidP="00825233">
      <w:pPr>
        <w:spacing w:after="0" w:line="360" w:lineRule="auto"/>
        <w:ind w:firstLine="360"/>
        <w:rPr>
          <w:rFonts w:ascii="Times New Roman" w:hAnsi="Times New Roman" w:cs="Times New Roman"/>
          <w:sz w:val="28"/>
          <w:szCs w:val="28"/>
        </w:rPr>
      </w:pPr>
      <w:r w:rsidRPr="00825233">
        <w:rPr>
          <w:rFonts w:ascii="Times New Roman" w:hAnsi="Times New Roman" w:cs="Times New Roman"/>
          <w:sz w:val="28"/>
          <w:szCs w:val="28"/>
        </w:rPr>
        <w:t>Это вид нашей планеты Земля из космоса.</w:t>
      </w:r>
    </w:p>
    <w:p w:rsidR="00741CDE" w:rsidRPr="00825233" w:rsidRDefault="00741CDE" w:rsidP="00825233">
      <w:pPr>
        <w:spacing w:after="0" w:line="360" w:lineRule="auto"/>
        <w:ind w:firstLine="360"/>
        <w:jc w:val="both"/>
        <w:rPr>
          <w:rFonts w:ascii="Times New Roman" w:hAnsi="Times New Roman" w:cs="Times New Roman"/>
          <w:sz w:val="28"/>
          <w:szCs w:val="28"/>
        </w:rPr>
      </w:pPr>
      <w:r w:rsidRPr="00825233">
        <w:rPr>
          <w:rFonts w:ascii="Times New Roman" w:hAnsi="Times New Roman" w:cs="Times New Roman"/>
          <w:sz w:val="28"/>
          <w:szCs w:val="28"/>
        </w:rPr>
        <w:t xml:space="preserve">Оказавшись на незнакомой  планете, Алексей Сергеевич увидел высокую стену, окружающую город и остановился перед роскошными, украшенными драгоценными камнями, воротами. </w:t>
      </w:r>
    </w:p>
    <w:p w:rsidR="00741CDE" w:rsidRPr="00825233" w:rsidRDefault="00741CDE" w:rsidP="00825233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825233"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shape id="Рисунок 2" o:spid="_x0000_i1027" type="#_x0000_t75" style="width:93pt;height:69pt;visibility:visible">
            <v:imagedata r:id="rId7" o:title=""/>
          </v:shape>
        </w:pict>
      </w:r>
      <w:r w:rsidRPr="00825233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  </w:t>
      </w:r>
    </w:p>
    <w:p w:rsidR="00741CDE" w:rsidRPr="00825233" w:rsidRDefault="00741CDE" w:rsidP="00825233">
      <w:pPr>
        <w:spacing w:after="0" w:line="360" w:lineRule="auto"/>
        <w:ind w:firstLine="360"/>
        <w:jc w:val="both"/>
        <w:rPr>
          <w:rFonts w:ascii="Times New Roman" w:hAnsi="Times New Roman" w:cs="Times New Roman"/>
          <w:sz w:val="28"/>
          <w:szCs w:val="28"/>
        </w:rPr>
      </w:pPr>
    </w:p>
    <w:p w:rsidR="00741CDE" w:rsidRPr="00825233" w:rsidRDefault="00741CDE" w:rsidP="00825233">
      <w:pPr>
        <w:spacing w:after="0" w:line="360" w:lineRule="auto"/>
        <w:ind w:firstLine="360"/>
        <w:jc w:val="both"/>
        <w:rPr>
          <w:rFonts w:ascii="Times New Roman" w:hAnsi="Times New Roman" w:cs="Times New Roman"/>
          <w:sz w:val="28"/>
          <w:szCs w:val="28"/>
        </w:rPr>
      </w:pPr>
      <w:r w:rsidRPr="00825233">
        <w:rPr>
          <w:rFonts w:ascii="Times New Roman" w:hAnsi="Times New Roman" w:cs="Times New Roman"/>
          <w:sz w:val="28"/>
          <w:szCs w:val="28"/>
        </w:rPr>
        <w:t>Пройдя вдоль стены, он увидел ещё двое таких ворот. И вдруг он услышал голос: «Попасть в этот город сможет только тот, кто найдёт ключи от всех дверей, спрятанные, в пирамидке».</w:t>
      </w:r>
    </w:p>
    <w:p w:rsidR="00741CDE" w:rsidRPr="00825233" w:rsidRDefault="00741CDE" w:rsidP="00825233">
      <w:pPr>
        <w:spacing w:after="0" w:line="360" w:lineRule="auto"/>
        <w:ind w:firstLine="360"/>
        <w:jc w:val="both"/>
        <w:rPr>
          <w:rFonts w:ascii="Times New Roman" w:hAnsi="Times New Roman" w:cs="Times New Roman"/>
          <w:sz w:val="28"/>
          <w:szCs w:val="28"/>
        </w:rPr>
      </w:pPr>
      <w:r w:rsidRPr="00825233">
        <w:rPr>
          <w:rFonts w:ascii="Times New Roman" w:hAnsi="Times New Roman" w:cs="Times New Roman"/>
          <w:sz w:val="28"/>
          <w:szCs w:val="28"/>
        </w:rPr>
        <w:t>Первый ключ находится во втором ряду пирамидки во второй коробочке слева от вас.</w:t>
      </w:r>
    </w:p>
    <w:p w:rsidR="00741CDE" w:rsidRPr="00825233" w:rsidRDefault="00741CDE" w:rsidP="00825233">
      <w:pPr>
        <w:spacing w:after="0" w:line="360" w:lineRule="auto"/>
        <w:ind w:firstLine="360"/>
        <w:jc w:val="both"/>
        <w:rPr>
          <w:rFonts w:ascii="Times New Roman" w:hAnsi="Times New Roman" w:cs="Times New Roman"/>
          <w:sz w:val="28"/>
          <w:szCs w:val="28"/>
        </w:rPr>
      </w:pPr>
      <w:r w:rsidRPr="00825233">
        <w:rPr>
          <w:rFonts w:ascii="Times New Roman" w:hAnsi="Times New Roman" w:cs="Times New Roman"/>
          <w:sz w:val="28"/>
          <w:szCs w:val="28"/>
        </w:rPr>
        <w:t>Второй ключ находится в третьем ряду, в первой коробочке справа от вас</w:t>
      </w:r>
    </w:p>
    <w:p w:rsidR="00741CDE" w:rsidRPr="00825233" w:rsidRDefault="00741CDE" w:rsidP="00825233">
      <w:pPr>
        <w:spacing w:after="0" w:line="360" w:lineRule="auto"/>
        <w:ind w:firstLine="360"/>
        <w:jc w:val="both"/>
        <w:rPr>
          <w:rFonts w:ascii="Times New Roman" w:hAnsi="Times New Roman" w:cs="Times New Roman"/>
          <w:sz w:val="28"/>
          <w:szCs w:val="28"/>
        </w:rPr>
      </w:pPr>
      <w:r w:rsidRPr="00825233">
        <w:rPr>
          <w:rFonts w:ascii="Times New Roman" w:hAnsi="Times New Roman" w:cs="Times New Roman"/>
          <w:sz w:val="28"/>
          <w:szCs w:val="28"/>
        </w:rPr>
        <w:t>Третий ключ находится в первом ряду в коробочке посередине</w:t>
      </w:r>
    </w:p>
    <w:p w:rsidR="00741CDE" w:rsidRPr="00825233" w:rsidRDefault="00741CDE" w:rsidP="0082523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741CDE" w:rsidRPr="00825233" w:rsidRDefault="00741CDE" w:rsidP="0082523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25233"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shape id="_x0000_i1028" type="#_x0000_t75" style="width:88.5pt;height:56.25pt;visibility:visible">
            <v:imagedata r:id="rId8" o:title=""/>
          </v:shape>
        </w:pict>
      </w:r>
    </w:p>
    <w:p w:rsidR="00741CDE" w:rsidRPr="00825233" w:rsidRDefault="00741CDE" w:rsidP="00825233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741CDE" w:rsidRPr="00825233" w:rsidRDefault="00741CDE" w:rsidP="00825233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25233">
        <w:rPr>
          <w:rFonts w:ascii="Times New Roman" w:hAnsi="Times New Roman" w:cs="Times New Roman"/>
          <w:sz w:val="28"/>
          <w:szCs w:val="28"/>
        </w:rPr>
        <w:t>Специальные коробочки – пирамидки. Сделаны из спичечных коробков, обклеенных цветной бумагой. В первом ряду 5 коробков, во втором – 4, в третьем – 3, в четвертом -2.</w:t>
      </w:r>
    </w:p>
    <w:p w:rsidR="00741CDE" w:rsidRPr="00825233" w:rsidRDefault="00741CDE" w:rsidP="00825233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25233">
        <w:rPr>
          <w:rFonts w:ascii="Times New Roman" w:hAnsi="Times New Roman" w:cs="Times New Roman"/>
          <w:sz w:val="28"/>
          <w:szCs w:val="28"/>
        </w:rPr>
        <w:t>Ребята работают в парах.</w:t>
      </w:r>
    </w:p>
    <w:p w:rsidR="00741CDE" w:rsidRPr="00825233" w:rsidRDefault="00741CDE" w:rsidP="0082523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741CDE" w:rsidRPr="00825233" w:rsidRDefault="00741CDE" w:rsidP="0082523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741CDE" w:rsidRPr="00825233" w:rsidRDefault="00741CDE" w:rsidP="00825233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25233">
        <w:rPr>
          <w:rFonts w:ascii="Times New Roman" w:hAnsi="Times New Roman" w:cs="Times New Roman"/>
          <w:sz w:val="28"/>
          <w:szCs w:val="28"/>
        </w:rPr>
        <w:t>После того как ребята нашли ключ в паре, кому-то из группы предлагается найти этот ключ, теперь уже в пирамидке, которую держит ведущий.</w:t>
      </w:r>
    </w:p>
    <w:p w:rsidR="00741CDE" w:rsidRPr="00825233" w:rsidRDefault="00741CDE" w:rsidP="00825233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25233">
        <w:rPr>
          <w:rFonts w:ascii="Times New Roman" w:hAnsi="Times New Roman" w:cs="Times New Roman"/>
          <w:sz w:val="28"/>
          <w:szCs w:val="28"/>
        </w:rPr>
        <w:t>5 этап.</w:t>
      </w:r>
    </w:p>
    <w:p w:rsidR="00741CDE" w:rsidRPr="00825233" w:rsidRDefault="00741CDE" w:rsidP="00825233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25233">
        <w:rPr>
          <w:rFonts w:ascii="Times New Roman" w:hAnsi="Times New Roman" w:cs="Times New Roman"/>
          <w:sz w:val="28"/>
          <w:szCs w:val="28"/>
        </w:rPr>
        <w:t>Время проведения – 5мин.</w:t>
      </w:r>
    </w:p>
    <w:p w:rsidR="00741CDE" w:rsidRPr="00825233" w:rsidRDefault="00741CDE" w:rsidP="00825233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825233">
        <w:rPr>
          <w:rFonts w:ascii="Times New Roman" w:hAnsi="Times New Roman" w:cs="Times New Roman"/>
          <w:sz w:val="28"/>
          <w:szCs w:val="28"/>
        </w:rPr>
        <w:t>Таким образом, благодаря вашей помощи космонавт оказался в этом городе.</w:t>
      </w:r>
    </w:p>
    <w:p w:rsidR="00741CDE" w:rsidRPr="00825233" w:rsidRDefault="00741CDE" w:rsidP="0082523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741CDE" w:rsidRPr="00825233" w:rsidRDefault="00741CDE" w:rsidP="0082523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25233"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shape id="Рисунок 5" o:spid="_x0000_i1029" type="#_x0000_t75" alt="Замок" style="width:84pt;height:54pt;visibility:visible">
            <v:imagedata r:id="rId9" o:title=""/>
          </v:shape>
        </w:pict>
      </w:r>
    </w:p>
    <w:p w:rsidR="00741CDE" w:rsidRPr="00825233" w:rsidRDefault="00741CDE" w:rsidP="00825233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825233">
        <w:rPr>
          <w:rFonts w:ascii="Times New Roman" w:hAnsi="Times New Roman" w:cs="Times New Roman"/>
          <w:sz w:val="28"/>
          <w:szCs w:val="28"/>
        </w:rPr>
        <w:t xml:space="preserve">Его встретил маленький весёлый человек в зелёных очках – это был страж этого города. Космонавт поражался всему, что видел вокруг, величественные прекрасные здания были украшенные золотом и изумрудами. На улицах, было множество людей – мужчин, женщин, детей. И все они были довольными и счастливыми, их лица светились улыбками. </w:t>
      </w:r>
    </w:p>
    <w:p w:rsidR="00741CDE" w:rsidRPr="00825233" w:rsidRDefault="00741CDE" w:rsidP="00825233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25233">
        <w:rPr>
          <w:rFonts w:ascii="Times New Roman" w:hAnsi="Times New Roman" w:cs="Times New Roman"/>
          <w:sz w:val="28"/>
          <w:szCs w:val="28"/>
        </w:rPr>
        <w:t>Давайте и мы покажем, что умеем веселиться.</w:t>
      </w:r>
    </w:p>
    <w:p w:rsidR="00741CDE" w:rsidRPr="00825233" w:rsidRDefault="00741CDE" w:rsidP="00825233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825233">
        <w:rPr>
          <w:rFonts w:ascii="Times New Roman" w:hAnsi="Times New Roman" w:cs="Times New Roman"/>
          <w:sz w:val="28"/>
          <w:szCs w:val="28"/>
        </w:rPr>
        <w:t>Детям предлагается взяться за руки, организовать хоровод с разными смешными упражнениями.</w:t>
      </w:r>
    </w:p>
    <w:p w:rsidR="00741CDE" w:rsidRPr="00825233" w:rsidRDefault="00741CDE" w:rsidP="00825233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825233">
        <w:rPr>
          <w:rFonts w:ascii="Times New Roman" w:hAnsi="Times New Roman" w:cs="Times New Roman"/>
          <w:sz w:val="28"/>
          <w:szCs w:val="28"/>
        </w:rPr>
        <w:t>6 этап.</w:t>
      </w:r>
    </w:p>
    <w:p w:rsidR="00741CDE" w:rsidRPr="00825233" w:rsidRDefault="00741CDE" w:rsidP="00825233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825233">
        <w:rPr>
          <w:rFonts w:ascii="Times New Roman" w:hAnsi="Times New Roman" w:cs="Times New Roman"/>
          <w:sz w:val="28"/>
          <w:szCs w:val="28"/>
        </w:rPr>
        <w:t>Время проведения – 7мин.</w:t>
      </w:r>
    </w:p>
    <w:p w:rsidR="00741CDE" w:rsidRPr="00825233" w:rsidRDefault="00741CDE" w:rsidP="00825233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825233">
        <w:rPr>
          <w:rFonts w:ascii="Times New Roman" w:hAnsi="Times New Roman" w:cs="Times New Roman"/>
          <w:sz w:val="28"/>
          <w:szCs w:val="28"/>
        </w:rPr>
        <w:t>Космонавт узнал, что  обеспечивают жителей фруктами, овощами удивительные растения, которые растут, только на этой планете.</w:t>
      </w:r>
    </w:p>
    <w:p w:rsidR="00741CDE" w:rsidRPr="00825233" w:rsidRDefault="00741CDE" w:rsidP="00825233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25233">
        <w:rPr>
          <w:rFonts w:ascii="Times New Roman" w:hAnsi="Times New Roman" w:cs="Times New Roman"/>
          <w:sz w:val="28"/>
          <w:szCs w:val="28"/>
        </w:rPr>
        <w:t>И тут космонавт увидел прекрасное дерево, на котором, через каждую минуту менялись плоды. Сорвать плод можно было только тогда, когда назовёшь деревья, на котором растут эти плоды</w:t>
      </w:r>
    </w:p>
    <w:p w:rsidR="00741CDE" w:rsidRPr="00825233" w:rsidRDefault="00741CDE" w:rsidP="00825233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825233">
        <w:rPr>
          <w:rFonts w:ascii="Times New Roman" w:hAnsi="Times New Roman" w:cs="Times New Roman"/>
          <w:sz w:val="28"/>
          <w:szCs w:val="28"/>
        </w:rPr>
        <w:t>Ведущий предлагает плоды, а дети угадывают, на каких деревьях они растут.</w:t>
      </w:r>
    </w:p>
    <w:p w:rsidR="00741CDE" w:rsidRPr="00825233" w:rsidRDefault="00741CDE" w:rsidP="00825233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825233"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shape id="Рисунок 6" o:spid="_x0000_i1030" type="#_x0000_t75" alt="ябло" style="width:66.75pt;height:69pt;visibility:visible">
            <v:imagedata r:id="rId10" o:title=""/>
          </v:shape>
        </w:pict>
      </w:r>
      <w:r w:rsidRPr="00825233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      </w:t>
      </w:r>
      <w:r w:rsidRPr="00825233"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shape id="Рисунок 7" o:spid="_x0000_i1031" type="#_x0000_t75" alt="шишка" style="width:66.75pt;height:69pt;visibility:visible">
            <v:imagedata r:id="rId11" o:title=""/>
          </v:shape>
        </w:pict>
      </w:r>
      <w:r w:rsidRPr="00825233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  <w:r w:rsidRPr="00825233"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shape id="Рисунок 9" o:spid="_x0000_i1032" type="#_x0000_t75" alt="банан" style="width:71.25pt;height:66.75pt;visibility:visible">
            <v:imagedata r:id="rId12" o:title=""/>
          </v:shape>
        </w:pict>
      </w:r>
      <w:r w:rsidRPr="00825233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  </w:t>
      </w:r>
      <w:r w:rsidRPr="00825233"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shape id="Рисунок 10" o:spid="_x0000_i1033" type="#_x0000_t75" alt="лимон" style="width:66.75pt;height:66.75pt;visibility:visible">
            <v:imagedata r:id="rId13" o:title=""/>
          </v:shape>
        </w:pict>
      </w:r>
    </w:p>
    <w:p w:rsidR="00741CDE" w:rsidRPr="00825233" w:rsidRDefault="00741CDE" w:rsidP="00825233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741CDE" w:rsidRPr="00825233" w:rsidRDefault="00741CDE" w:rsidP="00825233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25233">
        <w:rPr>
          <w:rFonts w:ascii="Times New Roman" w:hAnsi="Times New Roman" w:cs="Times New Roman"/>
          <w:sz w:val="28"/>
          <w:szCs w:val="28"/>
        </w:rPr>
        <w:t xml:space="preserve">7 этап </w:t>
      </w:r>
    </w:p>
    <w:p w:rsidR="00741CDE" w:rsidRPr="00825233" w:rsidRDefault="00741CDE" w:rsidP="00825233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25233">
        <w:rPr>
          <w:rFonts w:ascii="Times New Roman" w:hAnsi="Times New Roman" w:cs="Times New Roman"/>
          <w:sz w:val="28"/>
          <w:szCs w:val="28"/>
        </w:rPr>
        <w:t>Время проведения – 15 мин.</w:t>
      </w:r>
    </w:p>
    <w:p w:rsidR="00741CDE" w:rsidRPr="00825233" w:rsidRDefault="00741CDE" w:rsidP="00825233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25233">
        <w:rPr>
          <w:rFonts w:ascii="Times New Roman" w:hAnsi="Times New Roman" w:cs="Times New Roman"/>
          <w:sz w:val="28"/>
          <w:szCs w:val="28"/>
        </w:rPr>
        <w:t>Ребятам предлагается нарисовать чудесное дерево так, как они его представляют.</w:t>
      </w:r>
    </w:p>
    <w:p w:rsidR="00741CDE" w:rsidRPr="00825233" w:rsidRDefault="00741CDE" w:rsidP="00825233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25233">
        <w:rPr>
          <w:rFonts w:ascii="Times New Roman" w:hAnsi="Times New Roman" w:cs="Times New Roman"/>
          <w:sz w:val="28"/>
          <w:szCs w:val="28"/>
        </w:rPr>
        <w:t>На каждой парте цветные карандаши и листок бумаги.</w:t>
      </w:r>
    </w:p>
    <w:p w:rsidR="00741CDE" w:rsidRPr="00825233" w:rsidRDefault="00741CDE" w:rsidP="00825233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25233">
        <w:rPr>
          <w:rFonts w:ascii="Times New Roman" w:hAnsi="Times New Roman" w:cs="Times New Roman"/>
          <w:sz w:val="28"/>
          <w:szCs w:val="28"/>
        </w:rPr>
        <w:t xml:space="preserve">8 этап </w:t>
      </w:r>
    </w:p>
    <w:p w:rsidR="00741CDE" w:rsidRPr="00825233" w:rsidRDefault="00741CDE" w:rsidP="00825233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25233">
        <w:rPr>
          <w:rFonts w:ascii="Times New Roman" w:hAnsi="Times New Roman" w:cs="Times New Roman"/>
          <w:sz w:val="28"/>
          <w:szCs w:val="28"/>
        </w:rPr>
        <w:t>Время проведения – 1 мин.</w:t>
      </w:r>
    </w:p>
    <w:p w:rsidR="00741CDE" w:rsidRPr="00825233" w:rsidRDefault="00741CDE" w:rsidP="00825233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825233">
        <w:rPr>
          <w:rFonts w:ascii="Times New Roman" w:hAnsi="Times New Roman" w:cs="Times New Roman"/>
          <w:sz w:val="28"/>
          <w:szCs w:val="28"/>
        </w:rPr>
        <w:t>Ребята, вы сегодня очень постарались, и с вашей помощью наш космонавт побывал на одной из планет, где он увидел чудесное дерево. Классный руководитель предлагает детям дома вместе с родителями нарисовать или сконструировать чудесное дерево, на котором будут отражаться их успехи в виде плодов.</w:t>
      </w:r>
    </w:p>
    <w:p w:rsidR="00741CDE" w:rsidRPr="00825233" w:rsidRDefault="00741CDE" w:rsidP="00825233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825233">
        <w:rPr>
          <w:rFonts w:ascii="Times New Roman" w:hAnsi="Times New Roman" w:cs="Times New Roman"/>
          <w:sz w:val="28"/>
          <w:szCs w:val="28"/>
        </w:rPr>
        <w:t>9 этап</w:t>
      </w:r>
    </w:p>
    <w:p w:rsidR="00741CDE" w:rsidRPr="00825233" w:rsidRDefault="00741CDE" w:rsidP="00825233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25233">
        <w:rPr>
          <w:rFonts w:ascii="Times New Roman" w:hAnsi="Times New Roman" w:cs="Times New Roman"/>
          <w:sz w:val="28"/>
          <w:szCs w:val="28"/>
        </w:rPr>
        <w:t>Время проведения – 5 мин.</w:t>
      </w:r>
    </w:p>
    <w:p w:rsidR="00741CDE" w:rsidRPr="00825233" w:rsidRDefault="00741CDE" w:rsidP="00825233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25233">
        <w:rPr>
          <w:rFonts w:ascii="Times New Roman" w:hAnsi="Times New Roman" w:cs="Times New Roman"/>
          <w:sz w:val="28"/>
          <w:szCs w:val="28"/>
        </w:rPr>
        <w:t>Обсуждение. Дети делятся своими впечатлениями, рассказывают, кому и что больше понравилось.</w:t>
      </w:r>
    </w:p>
    <w:p w:rsidR="00741CDE" w:rsidRPr="00825233" w:rsidRDefault="00741CDE" w:rsidP="00825233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741CDE" w:rsidRPr="00825233" w:rsidRDefault="00741CDE" w:rsidP="00825233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741CDE" w:rsidRPr="00825233" w:rsidRDefault="00741CDE" w:rsidP="00825233">
      <w:pPr>
        <w:spacing w:after="0" w:line="360" w:lineRule="auto"/>
        <w:ind w:firstLine="360"/>
        <w:jc w:val="both"/>
        <w:rPr>
          <w:rFonts w:ascii="Times New Roman" w:hAnsi="Times New Roman" w:cs="Times New Roman"/>
          <w:sz w:val="28"/>
          <w:szCs w:val="28"/>
        </w:rPr>
      </w:pPr>
    </w:p>
    <w:p w:rsidR="00741CDE" w:rsidRPr="00825233" w:rsidRDefault="00741CDE" w:rsidP="00825233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741CDE" w:rsidRPr="00825233" w:rsidRDefault="00741CDE" w:rsidP="00825233">
      <w:pPr>
        <w:spacing w:after="0" w:line="360" w:lineRule="auto"/>
        <w:ind w:firstLine="360"/>
        <w:jc w:val="both"/>
        <w:rPr>
          <w:rFonts w:ascii="Times New Roman" w:hAnsi="Times New Roman" w:cs="Times New Roman"/>
          <w:sz w:val="28"/>
          <w:szCs w:val="28"/>
        </w:rPr>
      </w:pPr>
    </w:p>
    <w:p w:rsidR="00741CDE" w:rsidRPr="00825233" w:rsidRDefault="00741CDE" w:rsidP="00825233">
      <w:pPr>
        <w:spacing w:after="0" w:line="360" w:lineRule="auto"/>
        <w:ind w:firstLine="360"/>
        <w:jc w:val="both"/>
        <w:rPr>
          <w:rFonts w:ascii="Times New Roman" w:hAnsi="Times New Roman" w:cs="Times New Roman"/>
          <w:sz w:val="28"/>
          <w:szCs w:val="28"/>
        </w:rPr>
      </w:pPr>
    </w:p>
    <w:p w:rsidR="00741CDE" w:rsidRPr="00825233" w:rsidRDefault="00741CDE" w:rsidP="0082523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741CDE" w:rsidRPr="00825233" w:rsidRDefault="00741CDE" w:rsidP="00825233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741CDE" w:rsidRPr="00825233" w:rsidRDefault="00741CDE" w:rsidP="00825233">
      <w:pPr>
        <w:tabs>
          <w:tab w:val="left" w:pos="3705"/>
        </w:tabs>
        <w:spacing w:after="0" w:line="360" w:lineRule="auto"/>
        <w:ind w:left="360"/>
        <w:rPr>
          <w:rFonts w:ascii="Times New Roman" w:hAnsi="Times New Roman" w:cs="Times New Roman"/>
          <w:sz w:val="28"/>
          <w:szCs w:val="28"/>
        </w:rPr>
      </w:pPr>
    </w:p>
    <w:p w:rsidR="00741CDE" w:rsidRPr="00825233" w:rsidRDefault="00741CDE" w:rsidP="0082523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741CDE" w:rsidRPr="00825233" w:rsidRDefault="00741CDE" w:rsidP="0082523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741CDE" w:rsidRPr="00825233" w:rsidRDefault="00741CDE" w:rsidP="00825233">
      <w:pPr>
        <w:spacing w:after="0" w:line="240" w:lineRule="auto"/>
        <w:ind w:left="720"/>
        <w:jc w:val="both"/>
        <w:rPr>
          <w:rFonts w:ascii="Times New Roman" w:hAnsi="Times New Roman" w:cs="Times New Roman"/>
          <w:sz w:val="28"/>
          <w:szCs w:val="28"/>
        </w:rPr>
      </w:pPr>
    </w:p>
    <w:p w:rsidR="00741CDE" w:rsidRPr="00825233" w:rsidRDefault="00741CDE" w:rsidP="00825233">
      <w:pPr>
        <w:spacing w:after="0" w:line="360" w:lineRule="auto"/>
        <w:ind w:left="360"/>
        <w:rPr>
          <w:rFonts w:ascii="Times New Roman" w:hAnsi="Times New Roman" w:cs="Times New Roman"/>
          <w:sz w:val="28"/>
          <w:szCs w:val="28"/>
        </w:rPr>
      </w:pPr>
    </w:p>
    <w:p w:rsidR="00741CDE" w:rsidRPr="00825233" w:rsidRDefault="00741CDE" w:rsidP="00825233">
      <w:pPr>
        <w:rPr>
          <w:rFonts w:ascii="Times New Roman" w:hAnsi="Times New Roman" w:cs="Times New Roman"/>
          <w:sz w:val="28"/>
          <w:szCs w:val="28"/>
        </w:rPr>
      </w:pPr>
    </w:p>
    <w:p w:rsidR="00741CDE" w:rsidRDefault="00741CDE" w:rsidP="00825233">
      <w:pPr>
        <w:rPr>
          <w:rFonts w:ascii="Times New Roman" w:hAnsi="Times New Roman" w:cs="Times New Roman"/>
          <w:sz w:val="28"/>
          <w:szCs w:val="28"/>
        </w:rPr>
      </w:pPr>
    </w:p>
    <w:p w:rsidR="00741CDE" w:rsidRDefault="00741CDE" w:rsidP="00825233"/>
    <w:p w:rsidR="00741CDE" w:rsidRDefault="00741CDE">
      <w:pPr>
        <w:rPr>
          <w:rFonts w:ascii="Times New Roman" w:hAnsi="Times New Roman" w:cs="Times New Roman"/>
          <w:sz w:val="28"/>
          <w:szCs w:val="28"/>
        </w:rPr>
      </w:pPr>
    </w:p>
    <w:p w:rsidR="00741CDE" w:rsidRPr="00CF21BC" w:rsidRDefault="00741CDE" w:rsidP="00CF21BC">
      <w:pPr>
        <w:jc w:val="right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noProof/>
          <w:lang w:eastAsia="ru-RU"/>
        </w:rPr>
        <w:pict>
          <v:shape id="Рисунок 3" o:spid="_x0000_s1026" type="#_x0000_t75" style="position:absolute;left:0;text-align:left;margin-left:290.65pt;margin-top:268.95pt;width:206.95pt;height:276.25pt;z-index:251659264;visibility:visible">
            <v:imagedata r:id="rId14" o:title=""/>
            <w10:wrap type="topAndBottom"/>
          </v:shape>
        </w:pict>
      </w:r>
      <w:r>
        <w:rPr>
          <w:noProof/>
          <w:lang w:eastAsia="ru-RU"/>
        </w:rPr>
        <w:pict>
          <v:shape id="Рисунок 4" o:spid="_x0000_s1027" type="#_x0000_t75" style="position:absolute;left:0;text-align:left;margin-left:1.8pt;margin-top:300.75pt;width:276.45pt;height:207.6pt;z-index:251658240;visibility:visible">
            <v:imagedata r:id="rId15" o:title=""/>
            <w10:wrap type="topAndBottom"/>
          </v:shape>
        </w:pict>
      </w:r>
      <w:r>
        <w:rPr>
          <w:noProof/>
          <w:lang w:eastAsia="ru-RU"/>
        </w:rPr>
        <w:pict>
          <v:shape id="Рисунок 5" o:spid="_x0000_s1028" type="#_x0000_t75" style="position:absolute;left:0;text-align:left;margin-left:221.15pt;margin-top:52.1pt;width:276.45pt;height:207.6pt;z-index:251656192;visibility:visible">
            <v:imagedata r:id="rId16" o:title=""/>
            <w10:wrap type="topAndBottom"/>
          </v:shape>
        </w:pict>
      </w:r>
      <w:r>
        <w:rPr>
          <w:noProof/>
          <w:lang w:eastAsia="ru-RU"/>
        </w:rPr>
        <w:pict>
          <v:shape id="Рисунок 6" o:spid="_x0000_s1029" type="#_x0000_t75" style="position:absolute;left:0;text-align:left;margin-left:1.85pt;margin-top:.25pt;width:206.95pt;height:276.3pt;z-index:251657216;visibility:visible">
            <v:imagedata r:id="rId17" o:title=""/>
            <w10:wrap type="topAndBottom"/>
          </v:shape>
        </w:pict>
      </w:r>
      <w:r w:rsidRPr="00CF21BC">
        <w:rPr>
          <w:rFonts w:ascii="Times New Roman" w:hAnsi="Times New Roman" w:cs="Times New Roman"/>
          <w:b/>
          <w:bCs/>
          <w:sz w:val="28"/>
          <w:szCs w:val="28"/>
        </w:rPr>
        <w:t>Анна СТАРОДУБЦЕВА,</w:t>
      </w:r>
    </w:p>
    <w:p w:rsidR="00741CDE" w:rsidRDefault="00741CDE" w:rsidP="00CF21BC">
      <w:pPr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педагог-психолог МБОУ СОШ №67,</w:t>
      </w:r>
    </w:p>
    <w:p w:rsidR="00741CDE" w:rsidRPr="00CF21BC" w:rsidRDefault="00741CDE" w:rsidP="00CF21BC">
      <w:pPr>
        <w:jc w:val="right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Елена БАНЩИКОВА</w:t>
      </w:r>
    </w:p>
    <w:p w:rsidR="00741CDE" w:rsidRDefault="00741CDE" w:rsidP="00CF21BC">
      <w:pPr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педагог МБОУ СОШ №67,</w:t>
      </w:r>
    </w:p>
    <w:p w:rsidR="00741CDE" w:rsidRPr="0034628D" w:rsidRDefault="00741CDE" w:rsidP="00CF21BC">
      <w:pPr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г. Брянск</w:t>
      </w:r>
    </w:p>
    <w:sectPr w:rsidR="00741CDE" w:rsidRPr="0034628D" w:rsidSect="0089360F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31251515"/>
    <w:multiLevelType w:val="hybridMultilevel"/>
    <w:tmpl w:val="038A1F9C"/>
    <w:lvl w:ilvl="0" w:tplc="041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9000F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1">
    <w:nsid w:val="3A811392"/>
    <w:multiLevelType w:val="hybridMultilevel"/>
    <w:tmpl w:val="6BA03B7A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0"/>
  </w:num>
  <w:num w:numId="2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embedSystemFonts/>
  <w:defaultTabStop w:val="708"/>
  <w:doNotHyphenateCaps/>
  <w:characterSpacingControl w:val="doNotCompress"/>
  <w:doNotValidateAgainstSchema/>
  <w:doNotDemarcateInvalidXml/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3B4FCF"/>
    <w:rsid w:val="00007800"/>
    <w:rsid w:val="00011EFE"/>
    <w:rsid w:val="0013778D"/>
    <w:rsid w:val="00152933"/>
    <w:rsid w:val="00186E6C"/>
    <w:rsid w:val="00192B3A"/>
    <w:rsid w:val="00196586"/>
    <w:rsid w:val="001C3AD1"/>
    <w:rsid w:val="001F53CE"/>
    <w:rsid w:val="002109FF"/>
    <w:rsid w:val="00244AE4"/>
    <w:rsid w:val="00245432"/>
    <w:rsid w:val="00246A31"/>
    <w:rsid w:val="00266A70"/>
    <w:rsid w:val="002763B9"/>
    <w:rsid w:val="00297DD1"/>
    <w:rsid w:val="002C2F2C"/>
    <w:rsid w:val="0032338E"/>
    <w:rsid w:val="0034628D"/>
    <w:rsid w:val="0039376E"/>
    <w:rsid w:val="003A43EC"/>
    <w:rsid w:val="003B4FCF"/>
    <w:rsid w:val="004366F1"/>
    <w:rsid w:val="0046236C"/>
    <w:rsid w:val="004C7FA8"/>
    <w:rsid w:val="004F332E"/>
    <w:rsid w:val="0052033D"/>
    <w:rsid w:val="00564547"/>
    <w:rsid w:val="00595352"/>
    <w:rsid w:val="005B0173"/>
    <w:rsid w:val="005C5E2F"/>
    <w:rsid w:val="00672142"/>
    <w:rsid w:val="006B2A18"/>
    <w:rsid w:val="00741CDE"/>
    <w:rsid w:val="00760974"/>
    <w:rsid w:val="00822CE6"/>
    <w:rsid w:val="00825233"/>
    <w:rsid w:val="00840C9D"/>
    <w:rsid w:val="0089360F"/>
    <w:rsid w:val="008C7B8C"/>
    <w:rsid w:val="009347F0"/>
    <w:rsid w:val="00936A88"/>
    <w:rsid w:val="0096426A"/>
    <w:rsid w:val="009D35F6"/>
    <w:rsid w:val="009E4E66"/>
    <w:rsid w:val="00A03617"/>
    <w:rsid w:val="00A3550E"/>
    <w:rsid w:val="00AA699F"/>
    <w:rsid w:val="00AA7B7F"/>
    <w:rsid w:val="00AE20C4"/>
    <w:rsid w:val="00AE2150"/>
    <w:rsid w:val="00B6614F"/>
    <w:rsid w:val="00B760A4"/>
    <w:rsid w:val="00BF0299"/>
    <w:rsid w:val="00C53B10"/>
    <w:rsid w:val="00C56DC4"/>
    <w:rsid w:val="00CC06C1"/>
    <w:rsid w:val="00CC2296"/>
    <w:rsid w:val="00CF21BC"/>
    <w:rsid w:val="00D73F01"/>
    <w:rsid w:val="00DC3785"/>
    <w:rsid w:val="00DD07B8"/>
    <w:rsid w:val="00E17227"/>
    <w:rsid w:val="00E54E18"/>
    <w:rsid w:val="00E662AD"/>
    <w:rsid w:val="00EB70FF"/>
    <w:rsid w:val="00EE715B"/>
    <w:rsid w:val="00EF7F13"/>
    <w:rsid w:val="00F14DFB"/>
    <w:rsid w:val="00F772B7"/>
    <w:rsid w:val="00FC78D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3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89360F"/>
    <w:pPr>
      <w:spacing w:after="200" w:line="276" w:lineRule="auto"/>
    </w:pPr>
    <w:rPr>
      <w:rFonts w:cs="Calibri"/>
      <w:lang w:eastAsia="en-US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99"/>
    <w:rsid w:val="0039376E"/>
    <w:rPr>
      <w:rFonts w:cs="Calibri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loonText">
    <w:name w:val="Balloon Text"/>
    <w:basedOn w:val="Normal"/>
    <w:link w:val="BalloonTextChar"/>
    <w:uiPriority w:val="99"/>
    <w:semiHidden/>
    <w:rsid w:val="00A3550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locked/>
    <w:rsid w:val="00A3550E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53631166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" Type="http://schemas.openxmlformats.org/officeDocument/2006/relationships/styles" Target="styles.xml"/><Relationship Id="rId16" Type="http://schemas.openxmlformats.org/officeDocument/2006/relationships/image" Target="media/image12.jpe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jpeg"/><Relationship Id="rId5" Type="http://schemas.openxmlformats.org/officeDocument/2006/relationships/image" Target="media/image1.png"/><Relationship Id="rId15" Type="http://schemas.openxmlformats.org/officeDocument/2006/relationships/image" Target="media/image11.jpeg"/><Relationship Id="rId10" Type="http://schemas.openxmlformats.org/officeDocument/2006/relationships/image" Target="media/image6.jpeg"/><Relationship Id="rId19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</Template>
  <TotalTime>166</TotalTime>
  <Pages>7</Pages>
  <Words>735</Words>
  <Characters>4196</Characters>
  <Application>Microsoft Office Outlook</Application>
  <DocSecurity>0</DocSecurity>
  <Lines>0</Lines>
  <Paragraphs>0</Paragraphs>
  <ScaleCrop>false</ScaleCrop>
  <Company>дом-34</Company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леша</dc:creator>
  <cp:keywords/>
  <dc:description/>
  <cp:lastModifiedBy>АННА</cp:lastModifiedBy>
  <cp:revision>50</cp:revision>
  <dcterms:created xsi:type="dcterms:W3CDTF">2001-12-31T21:16:00Z</dcterms:created>
  <dcterms:modified xsi:type="dcterms:W3CDTF">2015-09-18T09:40:00Z</dcterms:modified>
</cp:coreProperties>
</file>